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Pr="005112CC" w:rsidRDefault="00C52314" w:rsidP="00C52314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ВРЕМЕННО ОТБОРНО КЛАСИРАНЕ УЧЕНИЦИ ДЛОП 2022</w:t>
      </w:r>
      <w:r w:rsidR="000B46FD" w:rsidRPr="005112CC">
        <w:rPr>
          <w:rFonts w:asciiTheme="majorHAnsi" w:hAnsiTheme="majorHAnsi"/>
          <w:b/>
          <w:sz w:val="32"/>
          <w:szCs w:val="32"/>
        </w:rPr>
        <w:t xml:space="preserve"> г.</w:t>
      </w:r>
      <w:bookmarkStart w:id="0" w:name="_GoBack"/>
      <w:bookmarkEnd w:id="0"/>
    </w:p>
    <w:p w:rsidR="000B46FD" w:rsidRDefault="000B46FD" w:rsidP="000B46F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tbl>
      <w:tblPr>
        <w:tblW w:w="9105" w:type="dxa"/>
        <w:tblInd w:w="93" w:type="dxa"/>
        <w:tblLook w:val="04A0" w:firstRow="1" w:lastRow="0" w:firstColumn="1" w:lastColumn="0" w:noHBand="0" w:noVBand="1"/>
      </w:tblPr>
      <w:tblGrid>
        <w:gridCol w:w="560"/>
        <w:gridCol w:w="5035"/>
        <w:gridCol w:w="990"/>
        <w:gridCol w:w="1080"/>
        <w:gridCol w:w="1440"/>
      </w:tblGrid>
      <w:tr w:rsidR="00C52314" w:rsidRPr="00C52314" w:rsidTr="00ED533E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52314" w:rsidRPr="00C52314" w:rsidRDefault="00C52314" w:rsidP="00ED533E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52314" w:rsidRPr="00C52314" w:rsidRDefault="00C52314" w:rsidP="00ED533E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52314" w:rsidRPr="00ED533E" w:rsidRDefault="00ED533E" w:rsidP="00ED533E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2 КРЪГ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52314" w:rsidRPr="00C52314" w:rsidRDefault="00ED533E" w:rsidP="00ED533E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ОБЩО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767BFF" w:rsidRDefault="00C52314" w:rsidP="00767BFF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ЛОКОМОТИВ С</w:t>
            </w:r>
            <w:r w:rsidR="00767BFF">
              <w:rPr>
                <w:rFonts w:ascii="Cambria" w:hAnsi="Cambria" w:cs="Calibri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ЛАУТА АРМИ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ЛЪВОВЕТЕ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МИЗИЯ 80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ДСД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ДИМОВ БОКСИНГ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САМОКОВ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СЕВДАЛИН ВАСИЛЕВ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ЛЕВСКИ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ПЪРВЕНЕЦ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ШУМЕН ГРУП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ЧЕРНО МОРЕ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767BFF" w:rsidRDefault="00C52314" w:rsidP="00767BFF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ЛОКОМОТИВ Р</w:t>
            </w:r>
            <w:r w:rsidR="00767BFF">
              <w:rPr>
                <w:rFonts w:ascii="Cambria" w:hAnsi="Cambria" w:cs="Calibri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ПОБЕДА ЧЕРНОМОРЕЦ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767BFF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СПАРТАК ПЛ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ТАЛАНТИ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КИКО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767BFF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lastRenderedPageBreak/>
              <w:t>31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767BFF" w:rsidRDefault="00C52314" w:rsidP="00767BFF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СПАРТАК Д</w:t>
            </w:r>
            <w:r w:rsidR="00767BFF">
              <w:rPr>
                <w:rFonts w:ascii="Cambria" w:hAnsi="Cambria" w:cs="Calibri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ИВАЙЛО МАРИНОВ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АСК СЛИВЕН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КРАСНА ПОЛЯНА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КПВ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СВЕТКАВИЦА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767BFF" w:rsidRDefault="00C52314" w:rsidP="00C52314">
            <w:pPr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ХАРИС</w:t>
            </w:r>
            <w:r w:rsidR="00767BFF">
              <w:rPr>
                <w:rFonts w:ascii="Cambria" w:hAnsi="Cambria" w:cs="Calibri"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C52314" w:rsidRPr="00C52314" w:rsidTr="00ED53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 xml:space="preserve">ЮНАЙТЕД СПОРТС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314" w:rsidRPr="00767BFF" w:rsidRDefault="00767BFF" w:rsidP="00C52314">
            <w:pPr>
              <w:jc w:val="center"/>
              <w:rPr>
                <w:rFonts w:ascii="Cambria" w:hAnsi="Cambria" w:cs="Calibri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14" w:rsidRPr="00C52314" w:rsidRDefault="00C52314" w:rsidP="00C52314">
            <w:pPr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C52314">
              <w:rPr>
                <w:rFonts w:ascii="Cambria" w:hAnsi="Cambria" w:cs="Calibri"/>
                <w:sz w:val="28"/>
                <w:szCs w:val="28"/>
                <w:lang w:val="en-US" w:eastAsia="en-US"/>
              </w:rPr>
              <w:t> </w:t>
            </w:r>
          </w:p>
        </w:tc>
      </w:tr>
    </w:tbl>
    <w:p w:rsidR="000B46FD" w:rsidRDefault="000B46FD" w:rsidP="000B46FD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0B46FD" w:rsidRPr="00C52314" w:rsidRDefault="00C52314" w:rsidP="00C52314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0B46FD" w:rsidRPr="00C52314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9E9" w:rsidRDefault="008019E9" w:rsidP="00144764">
      <w:r>
        <w:separator/>
      </w:r>
    </w:p>
  </w:endnote>
  <w:endnote w:type="continuationSeparator" w:id="0">
    <w:p w:rsidR="008019E9" w:rsidRDefault="008019E9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9E9" w:rsidRDefault="008019E9" w:rsidP="00144764">
      <w:r>
        <w:separator/>
      </w:r>
    </w:p>
  </w:footnote>
  <w:footnote w:type="continuationSeparator" w:id="0">
    <w:p w:rsidR="008019E9" w:rsidRDefault="008019E9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B46FD"/>
    <w:rsid w:val="000F0F1A"/>
    <w:rsid w:val="00144764"/>
    <w:rsid w:val="002A4A8E"/>
    <w:rsid w:val="003874E4"/>
    <w:rsid w:val="005112CC"/>
    <w:rsid w:val="00570DB0"/>
    <w:rsid w:val="00576D0A"/>
    <w:rsid w:val="00606305"/>
    <w:rsid w:val="006D1ED9"/>
    <w:rsid w:val="007077B0"/>
    <w:rsid w:val="0073702F"/>
    <w:rsid w:val="0076018A"/>
    <w:rsid w:val="00767BFF"/>
    <w:rsid w:val="008019E9"/>
    <w:rsid w:val="00853C82"/>
    <w:rsid w:val="008D6042"/>
    <w:rsid w:val="00917784"/>
    <w:rsid w:val="00920FBF"/>
    <w:rsid w:val="00A25AD5"/>
    <w:rsid w:val="00AB28A5"/>
    <w:rsid w:val="00B50314"/>
    <w:rsid w:val="00B555A9"/>
    <w:rsid w:val="00B5771A"/>
    <w:rsid w:val="00C42537"/>
    <w:rsid w:val="00C52314"/>
    <w:rsid w:val="00C73178"/>
    <w:rsid w:val="00C87FD3"/>
    <w:rsid w:val="00CB5611"/>
    <w:rsid w:val="00CE162C"/>
    <w:rsid w:val="00D6188E"/>
    <w:rsid w:val="00D876C6"/>
    <w:rsid w:val="00E1287C"/>
    <w:rsid w:val="00E957A4"/>
    <w:rsid w:val="00E96AFF"/>
    <w:rsid w:val="00ED533E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4</cp:revision>
  <cp:lastPrinted>2021-03-05T11:43:00Z</cp:lastPrinted>
  <dcterms:created xsi:type="dcterms:W3CDTF">2022-03-21T12:27:00Z</dcterms:created>
  <dcterms:modified xsi:type="dcterms:W3CDTF">2022-11-09T13:34:00Z</dcterms:modified>
</cp:coreProperties>
</file>